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7139CE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7139C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7139C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7139C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C23A0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1.2.0.19-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811DA9">
        <w:rPr>
          <w:rStyle w:val="a7"/>
        </w:rPr>
        <w:t xml:space="preserve"> </w:t>
      </w:r>
      <w:fldSimple w:instr=" DOCVARIABLE izm_date \* MERGEFORMAT ">
        <w:r w:rsidR="007139CE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811DA9">
        <w:t xml:space="preserve"> </w:t>
      </w:r>
      <w:fldSimple w:instr=" DOCVARIABLE rbtd_name \* MERGEFORMAT ">
        <w:r w:rsidR="00C23A0A" w:rsidRPr="00C23A0A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="001F3527">
        <w:t xml:space="preserve"> </w:t>
      </w:r>
      <w:fldSimple w:instr=" DOCVARIABLE rbtd_adr \* MERGEFORMAT ">
        <w:r w:rsidR="00C23A0A" w:rsidRPr="00C23A0A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C23A0A" w:rsidRPr="00C23A0A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C23A0A" w:rsidRPr="00C23A0A">
          <w:rPr>
            <w:u w:val="single"/>
          </w:rPr>
          <w:t xml:space="preserve"> 1.2.0.19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C23A0A" w:rsidRPr="00C23A0A">
          <w:rPr>
            <w:rStyle w:val="aa"/>
          </w:rPr>
          <w:t xml:space="preserve"> Воспитатель (ИЗО)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C23A0A" w:rsidRPr="00C23A0A">
          <w:rPr>
            <w:rStyle w:val="aa"/>
          </w:rPr>
          <w:t xml:space="preserve"> 20437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C23A0A" w:rsidRPr="00C23A0A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976A8A" w:rsidRPr="00376915" w:rsidTr="00576095">
        <w:trPr>
          <w:jc w:val="center"/>
        </w:trPr>
        <w:tc>
          <w:tcPr>
            <w:tcW w:w="5208" w:type="dxa"/>
            <w:vAlign w:val="center"/>
          </w:tcPr>
          <w:p w:rsidR="00976A8A" w:rsidRPr="00376915" w:rsidRDefault="00976A8A" w:rsidP="008916DF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976A8A" w:rsidRPr="00376915" w:rsidRDefault="00976A8A" w:rsidP="008916DF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976A8A" w:rsidRPr="00376915" w:rsidRDefault="00976A8A" w:rsidP="008916DF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976A8A" w:rsidRPr="00376915" w:rsidRDefault="00976A8A" w:rsidP="008916DF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4B1D30" w:rsidRPr="004B1D30" w:rsidRDefault="003F2A18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4B1D30" w:rsidRPr="004B1D30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4B1D30" w:rsidRPr="004B1D30" w:rsidRDefault="004B1D30" w:rsidP="002D2C5B">
      <w:pPr>
        <w:jc w:val="both"/>
      </w:pPr>
      <w:r w:rsidRPr="004B1D30">
        <w:t>- Методика проведения специальной оценки условий труда, утв. Приказом Минтруда России №33н от 24 января 2014 г;</w:t>
      </w:r>
    </w:p>
    <w:p w:rsidR="004B1D30" w:rsidRPr="004B1D30" w:rsidRDefault="004B1D30" w:rsidP="002D2C5B">
      <w:pPr>
        <w:jc w:val="both"/>
      </w:pPr>
      <w:r w:rsidRPr="004B1D30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BC568D" w:rsidRPr="00AD14A4" w:rsidRDefault="004B1D30" w:rsidP="002D2C5B">
      <w:pPr>
        <w:jc w:val="both"/>
      </w:pPr>
      <w:r w:rsidRPr="004B1D30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3F2A18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E27556" w:rsidRPr="00CC6995" w:rsidTr="00234932">
        <w:trPr>
          <w:jc w:val="center"/>
        </w:trPr>
        <w:tc>
          <w:tcPr>
            <w:tcW w:w="2969" w:type="dxa"/>
            <w:vAlign w:val="center"/>
          </w:tcPr>
          <w:p w:rsidR="00E27556" w:rsidRDefault="00E27556" w:rsidP="00022DD0">
            <w:pPr>
              <w:pStyle w:val="a8"/>
            </w:pPr>
            <w:bookmarkStart w:id="8" w:name="dopzona2" w:colFirst="0" w:colLast="0"/>
            <w:bookmarkStart w:id="9" w:name="dopzona1" w:colFirst="0" w:colLast="0"/>
            <w:r>
              <w:t>Кабинет ИЗО</w:t>
            </w:r>
          </w:p>
        </w:tc>
        <w:tc>
          <w:tcPr>
            <w:tcW w:w="1842" w:type="dxa"/>
            <w:vAlign w:val="center"/>
          </w:tcPr>
          <w:p w:rsidR="00E27556" w:rsidRPr="00CC6995" w:rsidRDefault="00E27556" w:rsidP="008916DF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E27556" w:rsidRPr="00B74A4B" w:rsidRDefault="00E27556" w:rsidP="008916DF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E27556" w:rsidRPr="00B74A4B" w:rsidRDefault="00E27556" w:rsidP="008916DF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E27556" w:rsidRPr="00CC6995" w:rsidRDefault="00E27556" w:rsidP="008916DF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E27556" w:rsidRPr="00CC6995" w:rsidRDefault="00E27556" w:rsidP="00605725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3" w:name="fact_column"/>
            <w:bookmarkEnd w:id="13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3B320F" w:rsidRDefault="00AD7C32" w:rsidP="00883461">
            <w:pPr>
              <w:pStyle w:val="a8"/>
            </w:pPr>
            <w:bookmarkStart w:id="14" w:name="norm_column"/>
            <w:bookmarkEnd w:id="14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5" w:name="kut_column"/>
            <w:bookmarkEnd w:id="15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time_column"/>
            <w:bookmarkEnd w:id="16"/>
            <w:r w:rsidRPr="00CC6995">
              <w:t>Время пребывания, %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1A3871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ИЗО</w:t>
            </w:r>
            <w:r w:rsidR="00022DD0">
              <w:rPr>
                <w:b/>
              </w:rPr>
              <w:t xml:space="preserve"> /работа с ПК/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3B320F" w:rsidP="00883461">
            <w:pPr>
              <w:pStyle w:val="a8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18" w:name="osv__z1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1A3871" w:rsidP="00883461">
            <w:pPr>
              <w:pStyle w:val="a8"/>
            </w:pPr>
            <w:r>
              <w:t>507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022DD0" w:rsidRPr="00CC6995" w:rsidRDefault="003B320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1A3871" w:rsidP="005C0A9A">
            <w:pPr>
              <w:pStyle w:val="a8"/>
              <w:jc w:val="left"/>
              <w:rPr>
                <w:b/>
              </w:rPr>
            </w:pPr>
            <w:bookmarkStart w:id="19" w:name="zona3"/>
            <w:bookmarkEnd w:id="19"/>
            <w:r>
              <w:rPr>
                <w:b/>
              </w:rPr>
              <w:t>Кабинет ИЗО</w:t>
            </w:r>
            <w:r w:rsidR="00022DD0">
              <w:rPr>
                <w:b/>
              </w:rPr>
              <w:t xml:space="preserve"> /работа с документами/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разряд - Б1</w:t>
            </w:r>
          </w:p>
          <w:p w:rsidR="00022DD0" w:rsidRDefault="00022DD0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3B320F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20" w:name="osv__z3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1A3871" w:rsidP="00883461">
            <w:pPr>
              <w:pStyle w:val="a8"/>
            </w:pPr>
            <w:r>
              <w:t>507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022DD0" w:rsidRPr="00CC6995" w:rsidRDefault="003B320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lastRenderedPageBreak/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3B320F" w:rsidRPr="003B320F">
          <w:rPr>
            <w:bCs/>
          </w:rPr>
          <w:t>-</w:t>
        </w:r>
        <w:r w:rsidR="003B320F" w:rsidRPr="003B320F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3B320F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139CE" w:rsidTr="007139C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7139CE" w:rsidRDefault="007139CE" w:rsidP="00AA46ED">
            <w:pPr>
              <w:pStyle w:val="a8"/>
            </w:pPr>
            <w:r w:rsidRPr="007139CE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7139C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7139CE" w:rsidRDefault="007139CE" w:rsidP="00AA46ED">
            <w:pPr>
              <w:pStyle w:val="a8"/>
            </w:pPr>
            <w:r w:rsidRPr="007139CE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7139C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7139C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7139C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7139CE" w:rsidRDefault="007139CE" w:rsidP="00AA46ED">
            <w:pPr>
              <w:pStyle w:val="a8"/>
            </w:pPr>
            <w:r w:rsidRPr="007139CE">
              <w:t>Колесников Д.А.</w:t>
            </w:r>
          </w:p>
        </w:tc>
      </w:tr>
      <w:tr w:rsidR="00AA46ED" w:rsidRPr="007139CE" w:rsidTr="007139C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7139CE" w:rsidRDefault="007139CE" w:rsidP="00AA46ED">
            <w:pPr>
              <w:pStyle w:val="a8"/>
              <w:rPr>
                <w:b/>
                <w:vertAlign w:val="superscript"/>
              </w:rPr>
            </w:pPr>
            <w:r w:rsidRPr="007139C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7139C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7139CE" w:rsidRDefault="007139CE" w:rsidP="00AA46ED">
            <w:pPr>
              <w:pStyle w:val="a8"/>
              <w:rPr>
                <w:b/>
                <w:vertAlign w:val="superscript"/>
              </w:rPr>
            </w:pPr>
            <w:r w:rsidRPr="007139C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7139C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7139CE" w:rsidRDefault="007139CE" w:rsidP="00AA46ED">
            <w:pPr>
              <w:pStyle w:val="a8"/>
              <w:rPr>
                <w:b/>
                <w:vertAlign w:val="superscript"/>
              </w:rPr>
            </w:pPr>
            <w:r w:rsidRPr="007139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7139C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7139CE" w:rsidRDefault="007139CE" w:rsidP="00AA46ED">
            <w:pPr>
              <w:pStyle w:val="a8"/>
              <w:rPr>
                <w:b/>
                <w:vertAlign w:val="superscript"/>
              </w:rPr>
            </w:pPr>
            <w:r w:rsidRPr="007139CE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C23A0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1.2.0.19-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F2A18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F2A18" w:rsidRPr="009E2A4C">
            <w:rPr>
              <w:rStyle w:val="ad"/>
              <w:sz w:val="20"/>
              <w:szCs w:val="20"/>
            </w:rPr>
            <w:fldChar w:fldCharType="separate"/>
          </w:r>
          <w:r w:rsidR="00C23A0A">
            <w:rPr>
              <w:rStyle w:val="ad"/>
              <w:noProof/>
              <w:sz w:val="20"/>
              <w:szCs w:val="20"/>
            </w:rPr>
            <w:t>1</w:t>
          </w:r>
          <w:r w:rsidR="003F2A18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C23A0A" w:rsidRPr="00C23A0A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едагогический персонал"/>
    <w:docVar w:name="class" w:val="2"/>
    <w:docVar w:name="close_doc_flag" w:val="0"/>
    <w:docVar w:name="co_classes" w:val="   "/>
    <w:docVar w:name="codeok" w:val=" 20437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B6B1B3E4C5144919B02DD5AA3C258561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19- О "/>
    <w:docVar w:name="oborud" w:val=" ноутбук ICL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1067171E0554470190A8145E3AD26847"/>
    <w:docVar w:name="rm_id" w:val="15"/>
    <w:docVar w:name="rm_name" w:val=" Воспитатель (ИЗО) "/>
    <w:docVar w:name="rm_number" w:val=" 1.2.0.19 "/>
    <w:docVar w:name="sign_date" w:val="   "/>
    <w:docVar w:name="struct_info" w:val="    "/>
    <w:docVar w:name="template" w:val="osv_prg_sout.dot"/>
    <w:docVar w:name="timesmena" w:val="360"/>
    <w:docVar w:name="tools" w:val=" на рабочем месте не используются "/>
    <w:docVar w:name="version" w:val="51"/>
    <w:docVar w:name="zona_name" w:val=" "/>
    <w:docVar w:name="zona_time" w:val=" "/>
  </w:docVars>
  <w:rsids>
    <w:rsidRoot w:val="007B2093"/>
    <w:rsid w:val="00022DD0"/>
    <w:rsid w:val="00025683"/>
    <w:rsid w:val="00040198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A3871"/>
    <w:rsid w:val="001F3527"/>
    <w:rsid w:val="001F4D8D"/>
    <w:rsid w:val="00200F93"/>
    <w:rsid w:val="00234932"/>
    <w:rsid w:val="002D2C5B"/>
    <w:rsid w:val="002E55C6"/>
    <w:rsid w:val="00305B2F"/>
    <w:rsid w:val="00332F2D"/>
    <w:rsid w:val="00367816"/>
    <w:rsid w:val="003876C3"/>
    <w:rsid w:val="003B320F"/>
    <w:rsid w:val="003B5990"/>
    <w:rsid w:val="003C24DB"/>
    <w:rsid w:val="003F2A18"/>
    <w:rsid w:val="00402CAC"/>
    <w:rsid w:val="00444410"/>
    <w:rsid w:val="004A47AD"/>
    <w:rsid w:val="004B1D30"/>
    <w:rsid w:val="004C4DB2"/>
    <w:rsid w:val="004F5FAF"/>
    <w:rsid w:val="00563E94"/>
    <w:rsid w:val="00576095"/>
    <w:rsid w:val="00586A06"/>
    <w:rsid w:val="005A3A36"/>
    <w:rsid w:val="005B466C"/>
    <w:rsid w:val="005B7FE8"/>
    <w:rsid w:val="005C0A9A"/>
    <w:rsid w:val="005E714A"/>
    <w:rsid w:val="00627835"/>
    <w:rsid w:val="006807F3"/>
    <w:rsid w:val="0069682B"/>
    <w:rsid w:val="006C28B3"/>
    <w:rsid w:val="007049EB"/>
    <w:rsid w:val="00710271"/>
    <w:rsid w:val="007139CE"/>
    <w:rsid w:val="00717C9F"/>
    <w:rsid w:val="00742ED9"/>
    <w:rsid w:val="00754D38"/>
    <w:rsid w:val="0076042D"/>
    <w:rsid w:val="007915C1"/>
    <w:rsid w:val="007B2093"/>
    <w:rsid w:val="007D1852"/>
    <w:rsid w:val="007D2CEA"/>
    <w:rsid w:val="007D534A"/>
    <w:rsid w:val="00811DA9"/>
    <w:rsid w:val="008538A1"/>
    <w:rsid w:val="00857B05"/>
    <w:rsid w:val="008803E4"/>
    <w:rsid w:val="00883461"/>
    <w:rsid w:val="008A2A82"/>
    <w:rsid w:val="008E68DE"/>
    <w:rsid w:val="0090588D"/>
    <w:rsid w:val="0092778A"/>
    <w:rsid w:val="00967790"/>
    <w:rsid w:val="00976A8A"/>
    <w:rsid w:val="009D0214"/>
    <w:rsid w:val="009F0EBE"/>
    <w:rsid w:val="00A12349"/>
    <w:rsid w:val="00A91908"/>
    <w:rsid w:val="00AA4551"/>
    <w:rsid w:val="00AA46ED"/>
    <w:rsid w:val="00AA4DCC"/>
    <w:rsid w:val="00AD14A4"/>
    <w:rsid w:val="00AD7C32"/>
    <w:rsid w:val="00AF796F"/>
    <w:rsid w:val="00B85DD5"/>
    <w:rsid w:val="00BA5029"/>
    <w:rsid w:val="00BC2F3C"/>
    <w:rsid w:val="00BC568D"/>
    <w:rsid w:val="00C02721"/>
    <w:rsid w:val="00C21B98"/>
    <w:rsid w:val="00C23A0A"/>
    <w:rsid w:val="00C62CB2"/>
    <w:rsid w:val="00C8074E"/>
    <w:rsid w:val="00C97EC6"/>
    <w:rsid w:val="00CC0B04"/>
    <w:rsid w:val="00CE3307"/>
    <w:rsid w:val="00D76DF8"/>
    <w:rsid w:val="00D81240"/>
    <w:rsid w:val="00DB5302"/>
    <w:rsid w:val="00DD6B1F"/>
    <w:rsid w:val="00E124F4"/>
    <w:rsid w:val="00E27556"/>
    <w:rsid w:val="00E36337"/>
    <w:rsid w:val="00EB72AD"/>
    <w:rsid w:val="00EC37A1"/>
    <w:rsid w:val="00ED7372"/>
    <w:rsid w:val="00EF3DC4"/>
    <w:rsid w:val="00F00FBC"/>
    <w:rsid w:val="00F742B1"/>
    <w:rsid w:val="00F76072"/>
    <w:rsid w:val="00F92940"/>
    <w:rsid w:val="00F9324D"/>
    <w:rsid w:val="00F962FA"/>
    <w:rsid w:val="00FB001B"/>
    <w:rsid w:val="00FC10A9"/>
    <w:rsid w:val="00FD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14D27-352D-4642-8DCB-7A0639298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15</cp:revision>
  <dcterms:created xsi:type="dcterms:W3CDTF">2014-05-24T18:51:00Z</dcterms:created>
  <dcterms:modified xsi:type="dcterms:W3CDTF">2017-01-16T13:15:00Z</dcterms:modified>
</cp:coreProperties>
</file>